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F1" w:rsidRDefault="007C6AF1" w:rsidP="007C6AF1">
      <w:r>
        <w:rPr>
          <w:u w:val="single"/>
        </w:rPr>
        <w:t>William BASSET</w:t>
      </w:r>
      <w:r>
        <w:t xml:space="preserve">       (fl.1445)</w:t>
      </w:r>
    </w:p>
    <w:p w:rsidR="007C6AF1" w:rsidRDefault="007C6AF1" w:rsidP="007C6AF1">
      <w:proofErr w:type="gramStart"/>
      <w:r>
        <w:t>Clerk.</w:t>
      </w:r>
      <w:proofErr w:type="gramEnd"/>
    </w:p>
    <w:p w:rsidR="007C6AF1" w:rsidRDefault="007C6AF1" w:rsidP="007C6AF1"/>
    <w:p w:rsidR="007C6AF1" w:rsidRDefault="007C6AF1" w:rsidP="007C6AF1"/>
    <w:p w:rsidR="007C6AF1" w:rsidRDefault="007C6AF1" w:rsidP="007C6AF1">
      <w:r>
        <w:t xml:space="preserve">  8 Feb.1445</w:t>
      </w:r>
      <w:r>
        <w:tab/>
        <w:t xml:space="preserve">William </w:t>
      </w:r>
      <w:proofErr w:type="spellStart"/>
      <w:r>
        <w:t>Maltby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appointed John Say(q.v.) as his attorney</w:t>
      </w:r>
    </w:p>
    <w:p w:rsidR="007C6AF1" w:rsidRDefault="007C6AF1" w:rsidP="007C6AF1">
      <w:pPr>
        <w:ind w:left="1440"/>
      </w:pPr>
      <w:proofErr w:type="gramStart"/>
      <w:r>
        <w:t>to</w:t>
      </w:r>
      <w:proofErr w:type="gramEnd"/>
      <w:r>
        <w:t xml:space="preserve"> deliver </w:t>
      </w:r>
      <w:proofErr w:type="spellStart"/>
      <w:r>
        <w:t>seisin</w:t>
      </w:r>
      <w:proofErr w:type="spellEnd"/>
      <w:r>
        <w:t xml:space="preserve"> of lands, etc. in </w:t>
      </w:r>
      <w:proofErr w:type="spellStart"/>
      <w:r>
        <w:t>Buntingford</w:t>
      </w:r>
      <w:proofErr w:type="spellEnd"/>
      <w:r>
        <w:t xml:space="preserve">, </w:t>
      </w:r>
      <w:proofErr w:type="spellStart"/>
      <w:r>
        <w:t>Aspenden</w:t>
      </w:r>
      <w:proofErr w:type="spellEnd"/>
      <w:r>
        <w:t xml:space="preserve">, </w:t>
      </w:r>
      <w:proofErr w:type="spellStart"/>
      <w:r>
        <w:t>Layston</w:t>
      </w:r>
      <w:proofErr w:type="spellEnd"/>
      <w:r>
        <w:t xml:space="preserve"> and </w:t>
      </w:r>
      <w:proofErr w:type="spellStart"/>
      <w:r>
        <w:t>Alswick</w:t>
      </w:r>
      <w:proofErr w:type="spellEnd"/>
      <w:r>
        <w:t>, Hertfordshire, to him and others.</w:t>
      </w:r>
    </w:p>
    <w:p w:rsidR="007C6AF1" w:rsidRDefault="007C6AF1" w:rsidP="007C6AF1">
      <w:pPr>
        <w:ind w:left="720" w:firstLine="720"/>
      </w:pPr>
      <w:r>
        <w:t xml:space="preserve">(“A Descriptive Catalogue of Ancient Deeds” </w:t>
      </w:r>
      <w:proofErr w:type="spellStart"/>
      <w:r>
        <w:t>vol.I</w:t>
      </w:r>
      <w:proofErr w:type="spellEnd"/>
      <w:r>
        <w:t xml:space="preserve"> pp.290-300)</w:t>
      </w:r>
    </w:p>
    <w:p w:rsidR="007C6AF1" w:rsidRDefault="007C6AF1" w:rsidP="007C6AF1"/>
    <w:p w:rsidR="007C6AF1" w:rsidRDefault="007C6AF1" w:rsidP="007C6AF1"/>
    <w:p w:rsidR="007C6AF1" w:rsidRDefault="007C6AF1" w:rsidP="007C6AF1"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AF1" w:rsidRDefault="007C6AF1" w:rsidP="00920DE3">
      <w:r>
        <w:separator/>
      </w:r>
    </w:p>
  </w:endnote>
  <w:endnote w:type="continuationSeparator" w:id="0">
    <w:p w:rsidR="007C6AF1" w:rsidRDefault="007C6AF1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AF1" w:rsidRDefault="007C6AF1" w:rsidP="00920DE3">
      <w:r>
        <w:separator/>
      </w:r>
    </w:p>
  </w:footnote>
  <w:footnote w:type="continuationSeparator" w:id="0">
    <w:p w:rsidR="007C6AF1" w:rsidRDefault="007C6AF1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F1"/>
    <w:rsid w:val="00120749"/>
    <w:rsid w:val="00624CAE"/>
    <w:rsid w:val="007C6AF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2015-07-23T19:54:00Z</dcterms:created>
  <dcterms:modified xsi:type="dcterms:W3CDTF">2015-07-23T19:54:00Z</dcterms:modified>
</cp:coreProperties>
</file>